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22FF9BD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7E13B0D4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0566D1EA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643C71">
        <w:rPr>
          <w:sz w:val="22"/>
          <w:szCs w:val="22"/>
        </w:rPr>
        <w:fldChar w:fldCharType="separate"/>
      </w:r>
      <w:r w:rsidR="00072BCF">
        <w:rPr>
          <w:noProof/>
          <w:sz w:val="22"/>
          <w:szCs w:val="22"/>
        </w:rPr>
        <w:t>April 14, 2025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65B8C9A3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4497785A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47501D3C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555A0A6B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32F53864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6A1D019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19848CCE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2117D26A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proofErr w:type="spellStart"/>
      <w:r w:rsidRPr="00C363A6">
        <w:rPr>
          <w:sz w:val="22"/>
          <w:szCs w:val="22"/>
        </w:rPr>
        <w:t>ec</w:t>
      </w:r>
      <w:proofErr w:type="spellEnd"/>
      <w:r w:rsidRPr="00C363A6">
        <w:rPr>
          <w:sz w:val="22"/>
          <w:szCs w:val="22"/>
        </w:rPr>
        <w:t>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1662BDD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7A5E2B56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4A35209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072C3772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64166EE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4F869F8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0E3A5E3F" w:rsidR="008C58B5" w:rsidRDefault="004C0FF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667B7628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65981A98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606B6126" w:rsidR="008C58B5" w:rsidRDefault="0091075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4F4A51B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DA98DC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1828630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7C0DBC2" w14:textId="3B746A7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7090C34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10F7B903" w14:textId="77777777" w:rsidTr="00F81ADD">
        <w:tc>
          <w:tcPr>
            <w:tcW w:w="3240" w:type="dxa"/>
          </w:tcPr>
          <w:p w14:paraId="724FF5E0" w14:textId="6A2A07F3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35B6731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08A26C8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8C58B5" w14:paraId="518F0C9F" w14:textId="77777777" w:rsidTr="00F81ADD">
        <w:tc>
          <w:tcPr>
            <w:tcW w:w="3240" w:type="dxa"/>
          </w:tcPr>
          <w:p w14:paraId="0A815B45" w14:textId="6797D3E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296721DC" w:rsidR="008C58B5" w:rsidRDefault="006B682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314D72A" w14:textId="2CE034AA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358397EA" w14:textId="77777777" w:rsidTr="00F81ADD">
        <w:tc>
          <w:tcPr>
            <w:tcW w:w="3240" w:type="dxa"/>
          </w:tcPr>
          <w:p w14:paraId="77E4099A" w14:textId="6B5C43D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2DB455C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8C58B5" w14:paraId="5F8664E5" w14:textId="77777777" w:rsidTr="00F81ADD">
        <w:tc>
          <w:tcPr>
            <w:tcW w:w="3240" w:type="dxa"/>
          </w:tcPr>
          <w:p w14:paraId="1467CA91" w14:textId="1F79E71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067119C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3931257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0FA60D78" w14:textId="77777777" w:rsidTr="00F81ADD">
        <w:tc>
          <w:tcPr>
            <w:tcW w:w="3240" w:type="dxa"/>
          </w:tcPr>
          <w:p w14:paraId="41D9876C" w14:textId="578C30A1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2451D17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8C58B5" w14:paraId="01DC7832" w14:textId="77777777" w:rsidTr="00F81ADD">
        <w:tc>
          <w:tcPr>
            <w:tcW w:w="3240" w:type="dxa"/>
          </w:tcPr>
          <w:p w14:paraId="705F758E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192DB4EF" w14:textId="77777777" w:rsidR="008C58B5" w:rsidRDefault="008C58B5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8C58B5" w14:paraId="4925AB25" w14:textId="77777777" w:rsidTr="00F81ADD">
        <w:tc>
          <w:tcPr>
            <w:tcW w:w="3240" w:type="dxa"/>
          </w:tcPr>
          <w:p w14:paraId="01FBC59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7C972F88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McLamb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 xml:space="preserve">Nancy M. Horne, PE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7D1EDF4F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6B6828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8BCC" w14:textId="77777777" w:rsidR="0090133C" w:rsidRDefault="0090133C">
      <w:r>
        <w:separator/>
      </w:r>
    </w:p>
  </w:endnote>
  <w:endnote w:type="continuationSeparator" w:id="0">
    <w:p w14:paraId="39E81042" w14:textId="77777777" w:rsidR="0090133C" w:rsidRDefault="0090133C">
      <w:r>
        <w:continuationSeparator/>
      </w:r>
    </w:p>
  </w:endnote>
  <w:endnote w:type="continuationNotice" w:id="1">
    <w:p w14:paraId="0C39AB58" w14:textId="77777777" w:rsidR="0090133C" w:rsidRDefault="009013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CD3C" w14:textId="77777777" w:rsidR="007235F1" w:rsidRDefault="00723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85C6" w14:textId="77777777" w:rsidR="007235F1" w:rsidRDefault="00723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079B4" w14:textId="77777777" w:rsidR="0090133C" w:rsidRDefault="0090133C">
      <w:r>
        <w:separator/>
      </w:r>
    </w:p>
  </w:footnote>
  <w:footnote w:type="continuationSeparator" w:id="0">
    <w:p w14:paraId="1E8781B5" w14:textId="77777777" w:rsidR="0090133C" w:rsidRDefault="0090133C">
      <w:r>
        <w:continuationSeparator/>
      </w:r>
    </w:p>
  </w:footnote>
  <w:footnote w:type="continuationNotice" w:id="1">
    <w:p w14:paraId="2456BF79" w14:textId="77777777" w:rsidR="0090133C" w:rsidRDefault="009013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E24BC" w14:textId="77777777" w:rsidR="007235F1" w:rsidRDefault="007235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6E596D97" w:rsidR="000F167A" w:rsidRDefault="007235F1" w:rsidP="000F167A">
          <w:pPr>
            <w:spacing w:before="120"/>
            <w:jc w:val="center"/>
            <w:rPr>
              <w:spacing w:val="-14"/>
              <w:sz w:val="22"/>
            </w:rPr>
          </w:pPr>
          <w:r w:rsidRPr="007235F1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77777777" w:rsidR="005548DE" w:rsidRDefault="005548DE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72BCF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A04B9"/>
    <w:rsid w:val="002E68FC"/>
    <w:rsid w:val="002F2533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C0FF3"/>
    <w:rsid w:val="004F30A5"/>
    <w:rsid w:val="00505196"/>
    <w:rsid w:val="00507E8C"/>
    <w:rsid w:val="00521A31"/>
    <w:rsid w:val="005548DE"/>
    <w:rsid w:val="005622F1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235F1"/>
    <w:rsid w:val="00742BF8"/>
    <w:rsid w:val="00750A82"/>
    <w:rsid w:val="007667B7"/>
    <w:rsid w:val="007814DA"/>
    <w:rsid w:val="007D324E"/>
    <w:rsid w:val="007E5C41"/>
    <w:rsid w:val="0083303C"/>
    <w:rsid w:val="00846285"/>
    <w:rsid w:val="00856E46"/>
    <w:rsid w:val="008725FC"/>
    <w:rsid w:val="008854D5"/>
    <w:rsid w:val="008C0108"/>
    <w:rsid w:val="008C58B5"/>
    <w:rsid w:val="0090133C"/>
    <w:rsid w:val="00910756"/>
    <w:rsid w:val="00917D74"/>
    <w:rsid w:val="00922228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661A7"/>
    <w:rsid w:val="00CA3B91"/>
    <w:rsid w:val="00CC33B1"/>
    <w:rsid w:val="00CE41A9"/>
    <w:rsid w:val="00D229C7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513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89D73-0A9C-45AF-AEB6-4F2CD5AD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103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3633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17</cp:revision>
  <cp:lastPrinted>2017-01-23T22:31:00Z</cp:lastPrinted>
  <dcterms:created xsi:type="dcterms:W3CDTF">2022-06-01T12:02:00Z</dcterms:created>
  <dcterms:modified xsi:type="dcterms:W3CDTF">2025-04-14T16:07:00Z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